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Gravesham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Gravesham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Gravesham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Gravesham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Gravesham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Gravesham are estimated to have a score of 1-2 on the PGSI (low-risk gambling), whilst </w:t>
      </w:r>
      <w:r w:rsidRPr="00773DF7">
        <w:rPr>
          <w:rFonts w:ascii="Libre Franklin Light" w:hAnsi="Libre Franklin Light" w:cs="Calibri Light"/>
          <w:b/>
          <w:bCs/>
          <w:color w:val="C45911" w:themeColor="accent2" w:themeShade="BF"/>
        </w:rPr>
        <w:t xml:space="preserve">4.2%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62.9% </w:t>
      </w:r>
      <w:r w:rsidRPr="004747BF">
        <w:rPr>
          <w:rFonts w:ascii="Libre Franklin Light" w:eastAsia="Times New Roman" w:hAnsi="Libre Franklin Light" w:cs="Calibri Light"/>
        </w:rPr>
        <w:t xml:space="preserve">of those respondents classified as PGSI 8+ in Gravesham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Gravesham is estimated to be </w:t>
      </w:r>
      <w:r w:rsidRPr="00773DF7">
        <w:rPr>
          <w:rFonts w:ascii="Libre Franklin Light" w:eastAsia="Times New Roman" w:hAnsi="Libre Franklin Light" w:cs="Calibri Light"/>
          <w:b/>
          <w:bCs/>
          <w:color w:val="C45911" w:themeColor="accent2" w:themeShade="BF"/>
        </w:rPr>
        <w:t xml:space="preserve">£2,158,507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Gravesham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Gravesham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Gravesham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Gravesham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Graves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Gravesham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Graves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Gravesham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Gravesham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62.9%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Graves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Gravesham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Gravesham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Gravesham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Gravesham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Gravesham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Gravesham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£2,158,507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Gravesham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£35,159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£727,098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£52,087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£14,649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£26,857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£1,302,657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£2,158,507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Gravesham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Gravesham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Gravesham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Gravesham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Gravesham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Gravesham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Gravesham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Gravesham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similar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Gravesham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23.4%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Gravesham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Gravesham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Gravesham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A2CCC02-912A-4F62-AE03-8217B44F613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